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4C06B900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D26E6D">
        <w:rPr>
          <w:b/>
          <w:noProof/>
          <w:sz w:val="24"/>
        </w:rPr>
        <w:t>5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8E4EC3">
        <w:rPr>
          <w:b/>
          <w:bCs/>
          <w:sz w:val="22"/>
          <w:szCs w:val="22"/>
        </w:rPr>
        <w:t>625</w:t>
      </w:r>
    </w:p>
    <w:p w14:paraId="7157F9DD" w14:textId="52A95800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097A2F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43FF87B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>MMS LI</w:t>
      </w:r>
      <w:r w:rsidR="003279DB">
        <w:rPr>
          <w:b/>
          <w:sz w:val="22"/>
          <w:szCs w:val="22"/>
        </w:rPr>
        <w:t>: Scope of target identifiers</w:t>
      </w:r>
      <w:r w:rsidR="008E4EC3">
        <w:rPr>
          <w:b/>
          <w:sz w:val="22"/>
          <w:szCs w:val="22"/>
        </w:rPr>
        <w:t xml:space="preserve"> </w:t>
      </w:r>
      <w:r w:rsidR="0087544A">
        <w:rPr>
          <w:b/>
          <w:sz w:val="22"/>
          <w:szCs w:val="22"/>
        </w:rPr>
        <w:t>– Part II</w:t>
      </w:r>
      <w:r w:rsidR="00FE1F2C">
        <w:rPr>
          <w:b/>
          <w:sz w:val="22"/>
          <w:szCs w:val="22"/>
        </w:rPr>
        <w:t xml:space="preserve"> (without redirection, single MMS Relay/Server)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45C75D44" w14:textId="54EE6B8D" w:rsidR="00E52B62" w:rsidRDefault="00440983" w:rsidP="00E52B62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C978E3">
        <w:rPr>
          <w:rFonts w:ascii="Arial" w:hAnsi="Arial" w:cs="Arial"/>
          <w:i/>
          <w:sz w:val="18"/>
          <w:szCs w:val="18"/>
        </w:rPr>
        <w:t xml:space="preserve">. </w:t>
      </w:r>
      <w:r w:rsidR="009B0FE7">
        <w:rPr>
          <w:rFonts w:ascii="Arial" w:hAnsi="Arial" w:cs="Arial"/>
          <w:i/>
          <w:sz w:val="18"/>
          <w:szCs w:val="18"/>
        </w:rPr>
        <w:t xml:space="preserve">Scope of target identifiers without redirected are illustrated in a topology view format. </w:t>
      </w:r>
      <w:r w:rsidR="00E52B62">
        <w:rPr>
          <w:rFonts w:ascii="Arial" w:hAnsi="Arial" w:cs="Arial"/>
          <w:i/>
          <w:sz w:val="18"/>
          <w:szCs w:val="18"/>
        </w:rPr>
        <w:t>Here, one MMS Relay/Server is used</w:t>
      </w:r>
      <w:r w:rsidR="00FB04BD">
        <w:rPr>
          <w:rFonts w:ascii="Arial" w:hAnsi="Arial" w:cs="Arial"/>
          <w:i/>
          <w:sz w:val="18"/>
          <w:szCs w:val="18"/>
        </w:rPr>
        <w:t>.</w:t>
      </w:r>
    </w:p>
    <w:p w14:paraId="20BA83AE" w14:textId="0C51D2A6" w:rsidR="006F27AE" w:rsidRDefault="006F27AE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12F9A226" w14:textId="17E3482A" w:rsidR="00E52B62" w:rsidRDefault="00E52B62" w:rsidP="00E52B62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provides the implementation guidance for the LI aspects related to the MMS. The target identities can be a phone number or an email address. Several permutations are possible when messages are exchanged between two clients represented by those identities</w:t>
      </w:r>
      <w:r w:rsidR="00FB04BD">
        <w:rPr>
          <w:bCs/>
          <w:sz w:val="22"/>
          <w:szCs w:val="22"/>
        </w:rPr>
        <w:t>.</w:t>
      </w:r>
    </w:p>
    <w:p w14:paraId="026FAF47" w14:textId="70878A34" w:rsidR="00E52B62" w:rsidRDefault="00E52B62" w:rsidP="00E52B6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illustrations shown here, both MMS User Agents are served by the same MMS Relay/Server. Interesting to note here is that target non-local ID comes into play here even if both MMS User Agents are served by the same MMS Relay/Server.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0C8C1BDD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FB04BD">
        <w:rPr>
          <w:bCs/>
          <w:sz w:val="22"/>
          <w:szCs w:val="22"/>
        </w:rPr>
        <w:t>.</w:t>
      </w:r>
    </w:p>
    <w:p w14:paraId="7C005748" w14:textId="77777777" w:rsidR="003279DB" w:rsidRDefault="003279DB" w:rsidP="003279DB">
      <w:pPr>
        <w:pStyle w:val="Heading1"/>
      </w:pPr>
      <w:r>
        <w:t>4</w:t>
      </w:r>
      <w:r>
        <w:tab/>
        <w:t>Illustration of LI for MMS</w:t>
      </w:r>
    </w:p>
    <w:p w14:paraId="34215D7E" w14:textId="77777777" w:rsidR="003279DB" w:rsidRDefault="003279DB" w:rsidP="003279DB">
      <w:pPr>
        <w:pStyle w:val="Heading2"/>
      </w:pPr>
      <w:r>
        <w:t>4.1</w:t>
      </w:r>
      <w:r>
        <w:tab/>
        <w:t>General</w:t>
      </w:r>
    </w:p>
    <w:p w14:paraId="740337A5" w14:textId="77777777" w:rsidR="003279DB" w:rsidRDefault="003279DB" w:rsidP="003279DB">
      <w:pPr>
        <w:pStyle w:val="Heading2"/>
      </w:pPr>
      <w:r>
        <w:t>4.2</w:t>
      </w:r>
      <w:r>
        <w:tab/>
        <w:t>MMS background with LI scope</w:t>
      </w:r>
    </w:p>
    <w:p w14:paraId="551D4308" w14:textId="7FD28A2B" w:rsidR="003279DB" w:rsidRPr="003279DB" w:rsidRDefault="003279DB" w:rsidP="003279D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rPr>
          <w:bCs/>
          <w:color w:val="7030A0"/>
          <w:sz w:val="32"/>
          <w:szCs w:val="3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</w:p>
    <w:p w14:paraId="031B8615" w14:textId="7901BACA" w:rsidR="006352EC" w:rsidRDefault="006352EC" w:rsidP="006352EC">
      <w:pPr>
        <w:pStyle w:val="Heading2"/>
      </w:pPr>
      <w:r>
        <w:lastRenderedPageBreak/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7425425A" w14:textId="6C085F39" w:rsidR="00D0609C" w:rsidRDefault="00D0609C" w:rsidP="00871479">
      <w:pPr>
        <w:pStyle w:val="Heading4"/>
      </w:pPr>
      <w:r w:rsidRPr="00871479">
        <w:rPr>
          <w:rStyle w:val="Heading4Char"/>
        </w:rPr>
        <w:t>4.3</w:t>
      </w:r>
      <w:r>
        <w:t>.</w:t>
      </w:r>
      <w:r w:rsidR="00871479">
        <w:t>2</w:t>
      </w:r>
      <w:r>
        <w:t>.1</w:t>
      </w:r>
      <w:r>
        <w:tab/>
        <w:t>General</w:t>
      </w:r>
    </w:p>
    <w:p w14:paraId="0F74394A" w14:textId="4CC13EF8" w:rsidR="000B7D90" w:rsidRDefault="000B7D90" w:rsidP="000B7D90">
      <w:pPr>
        <w:pStyle w:val="Heading4"/>
      </w:pPr>
      <w:r>
        <w:t>4.3.</w:t>
      </w:r>
      <w:r w:rsidR="00871479">
        <w:t>2</w:t>
      </w:r>
      <w:r>
        <w:t>.</w:t>
      </w:r>
      <w:r w:rsidR="00871479">
        <w:t>2</w:t>
      </w:r>
      <w:r>
        <w:tab/>
        <w:t>Multiple MMS Relay</w:t>
      </w:r>
      <w:r w:rsidR="0087544A">
        <w:t>/</w:t>
      </w:r>
      <w:r>
        <w:t>Servers</w:t>
      </w:r>
    </w:p>
    <w:p w14:paraId="306E3E27" w14:textId="77777777" w:rsidR="00097A2F" w:rsidRPr="00B20CB5" w:rsidRDefault="00097A2F" w:rsidP="00097A2F">
      <w:pPr>
        <w:ind w:left="1298"/>
        <w:jc w:val="center"/>
        <w:rPr>
          <w:b/>
          <w:bCs/>
          <w:color w:val="7030A0"/>
          <w:sz w:val="48"/>
          <w:szCs w:val="48"/>
        </w:rPr>
      </w:pPr>
      <w:r w:rsidRPr="00B20CB5">
        <w:rPr>
          <w:b/>
          <w:bCs/>
          <w:color w:val="7030A0"/>
          <w:sz w:val="48"/>
          <w:szCs w:val="48"/>
        </w:rPr>
        <w:t>*** New Text ***</w:t>
      </w:r>
    </w:p>
    <w:p w14:paraId="67F84633" w14:textId="19A0C3C0" w:rsidR="000B7D90" w:rsidRPr="000B7D90" w:rsidRDefault="000B7D90" w:rsidP="000B7D90">
      <w:pPr>
        <w:pStyle w:val="Heading4"/>
      </w:pPr>
      <w:r>
        <w:t>4.3.</w:t>
      </w:r>
      <w:r w:rsidR="00871479">
        <w:t>2</w:t>
      </w:r>
      <w:r>
        <w:t>.</w:t>
      </w:r>
      <w:r w:rsidR="00871479">
        <w:t>3</w:t>
      </w:r>
      <w:r>
        <w:tab/>
        <w:t>One MMS Relay</w:t>
      </w:r>
      <w:r w:rsidR="0087544A">
        <w:t>/</w:t>
      </w:r>
      <w:r>
        <w:t>Server</w:t>
      </w:r>
    </w:p>
    <w:p w14:paraId="326F2548" w14:textId="77777777" w:rsidR="003E2D35" w:rsidRDefault="003E2D35" w:rsidP="003E2D35">
      <w:pPr>
        <w:pStyle w:val="Heading5"/>
      </w:pPr>
      <w:r>
        <w:t>4.3.2.3.1</w:t>
      </w:r>
      <w:r>
        <w:tab/>
        <w:t>Overview</w:t>
      </w:r>
    </w:p>
    <w:p w14:paraId="14F48EDF" w14:textId="0A89AF4C" w:rsidR="00871479" w:rsidRPr="006F615D" w:rsidRDefault="00044897" w:rsidP="006F615D">
      <w:pPr>
        <w:rPr>
          <w:bCs/>
        </w:rPr>
      </w:pPr>
      <w:r w:rsidRPr="006F615D">
        <w:rPr>
          <w:bCs/>
        </w:rPr>
        <w:t>The figure 4.3.</w:t>
      </w:r>
      <w:r w:rsidR="00871479" w:rsidRPr="006F615D">
        <w:rPr>
          <w:bCs/>
        </w:rPr>
        <w:t>2.3</w:t>
      </w:r>
      <w:r w:rsidR="003E2D35" w:rsidRPr="006F615D">
        <w:rPr>
          <w:bCs/>
        </w:rPr>
        <w:t>.1</w:t>
      </w:r>
      <w:r w:rsidRPr="006F615D">
        <w:rPr>
          <w:bCs/>
        </w:rPr>
        <w:t>-</w:t>
      </w:r>
      <w:r w:rsidR="00871479" w:rsidRPr="006F615D">
        <w:rPr>
          <w:bCs/>
        </w:rPr>
        <w:t>1</w:t>
      </w:r>
      <w:r w:rsidRPr="006F615D">
        <w:rPr>
          <w:bCs/>
        </w:rPr>
        <w:t xml:space="preserve"> illustrates the cases of different identities that are applicable for MMS LI when there is no redirection and only MMS Relay Server is involved in the MMS flow</w:t>
      </w:r>
      <w:r w:rsidR="00FB04BD">
        <w:rPr>
          <w:bCs/>
        </w:rPr>
        <w:t>.</w:t>
      </w:r>
    </w:p>
    <w:p w14:paraId="2E94E0AB" w14:textId="02E9C6C8" w:rsidR="00044897" w:rsidRPr="006F615D" w:rsidRDefault="00044897" w:rsidP="006F615D">
      <w:pPr>
        <w:rPr>
          <w:bCs/>
        </w:rPr>
      </w:pPr>
      <w:r w:rsidRPr="006F615D">
        <w:rPr>
          <w:bCs/>
        </w:rPr>
        <w:t xml:space="preserve">In this case, it is presumed that MMS User </w:t>
      </w:r>
      <w:r w:rsidR="001F5026" w:rsidRPr="006F615D">
        <w:rPr>
          <w:bCs/>
        </w:rPr>
        <w:t>Agent (A)</w:t>
      </w:r>
      <w:r w:rsidRPr="006F615D">
        <w:rPr>
          <w:bCs/>
        </w:rPr>
        <w:t xml:space="preserve"> and MMS User </w:t>
      </w:r>
      <w:r w:rsidR="001F5026" w:rsidRPr="006F615D">
        <w:rPr>
          <w:bCs/>
        </w:rPr>
        <w:t>Agent (B)</w:t>
      </w:r>
      <w:r w:rsidRPr="006F615D">
        <w:rPr>
          <w:bCs/>
        </w:rPr>
        <w:t xml:space="preserve"> are served by the same MMS Relay</w:t>
      </w:r>
      <w:r w:rsidR="004027F0" w:rsidRPr="006F615D">
        <w:rPr>
          <w:bCs/>
        </w:rPr>
        <w:t>/</w:t>
      </w:r>
      <w:r w:rsidRPr="006F615D">
        <w:rPr>
          <w:bCs/>
        </w:rPr>
        <w:t>Server</w:t>
      </w:r>
      <w:r w:rsidR="00FB04BD">
        <w:rPr>
          <w:bCs/>
        </w:rPr>
        <w:t>.</w:t>
      </w:r>
    </w:p>
    <w:p w14:paraId="09271F99" w14:textId="68C4D0E7" w:rsidR="00044897" w:rsidRDefault="00B12166" w:rsidP="000B7D90">
      <w:pPr>
        <w:pStyle w:val="TH"/>
      </w:pPr>
      <w:r>
        <w:object w:dxaOrig="22020" w:dyaOrig="12432" w14:anchorId="105D56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71.8pt" o:ole="">
            <v:imagedata r:id="rId8" o:title=""/>
          </v:shape>
          <o:OLEObject Type="Embed" ProgID="Visio.Drawing.15" ShapeID="_x0000_i1025" DrawAspect="Content" ObjectID="_1790411434" r:id="rId9"/>
        </w:object>
      </w:r>
    </w:p>
    <w:p w14:paraId="26634A96" w14:textId="1C5E629B" w:rsidR="00044897" w:rsidRDefault="00044897" w:rsidP="00044897">
      <w:pPr>
        <w:pStyle w:val="TF"/>
      </w:pPr>
      <w:r>
        <w:t>Figure 4.3.</w:t>
      </w:r>
      <w:r w:rsidR="00871479">
        <w:t>2</w:t>
      </w:r>
      <w:r w:rsidR="000B7D90">
        <w:t>.</w:t>
      </w:r>
      <w:r w:rsidR="00871479">
        <w:t>3</w:t>
      </w:r>
      <w:r w:rsidR="003E2D35">
        <w:t>.1</w:t>
      </w:r>
      <w:r>
        <w:t>-</w:t>
      </w:r>
      <w:r w:rsidR="000B7D90">
        <w:t>1</w:t>
      </w:r>
      <w:r>
        <w:t xml:space="preserve"> </w:t>
      </w:r>
      <w:r w:rsidR="00424804">
        <w:t>Scope of target identities without redirection (one Relay/Server)</w:t>
      </w:r>
    </w:p>
    <w:p w14:paraId="6233E447" w14:textId="693C82E1" w:rsidR="003E01E7" w:rsidRPr="006F615D" w:rsidRDefault="003E01E7" w:rsidP="006F615D">
      <w:pPr>
        <w:rPr>
          <w:bCs/>
        </w:rPr>
      </w:pPr>
      <w:r w:rsidRPr="006F615D">
        <w:rPr>
          <w:bCs/>
        </w:rPr>
        <w:t>As shown in figure 4.3.2.3.1-1, MM messages originated from an Email Client (i.e. generic Email Address) do not hit the MMS Relay/Server at the originating end. Likewise,</w:t>
      </w:r>
      <w:r w:rsidR="006D1A3B" w:rsidRPr="006F615D">
        <w:rPr>
          <w:bCs/>
        </w:rPr>
        <w:t xml:space="preserve"> </w:t>
      </w:r>
      <w:r w:rsidRPr="006F615D">
        <w:rPr>
          <w:bCs/>
        </w:rPr>
        <w:t>the MM messages destined to an Email Client (i.e. generic Email Address) do not hit the MMS Relay Server at the terminating end.</w:t>
      </w:r>
      <w:r w:rsidR="00FB04BD">
        <w:rPr>
          <w:bCs/>
        </w:rPr>
        <w:t xml:space="preserve"> </w:t>
      </w:r>
      <w:r w:rsidRPr="006F615D">
        <w:rPr>
          <w:bCs/>
        </w:rPr>
        <w:t xml:space="preserve">Therefore, the MM messages from a generic Email Address to a generic Email Address are outside the scope of MMS LI. However, the MM messages do hit the MMS Relay Server when at least one end of the MM message is a </w:t>
      </w:r>
      <w:r w:rsidR="004027F0" w:rsidRPr="006F615D">
        <w:rPr>
          <w:bCs/>
        </w:rPr>
        <w:t>phone number (MSISDN, GPSI (MSISDN), E.164 number)</w:t>
      </w:r>
      <w:r w:rsidR="00FB04BD">
        <w:rPr>
          <w:bCs/>
        </w:rPr>
        <w:t>.</w:t>
      </w:r>
    </w:p>
    <w:p w14:paraId="0986ADA6" w14:textId="30ADABD1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As illustrated in clause 4.3.2.2, </w:t>
      </w:r>
      <w:r w:rsidR="004027F0" w:rsidRPr="006F615D">
        <w:rPr>
          <w:bCs/>
        </w:rPr>
        <w:t>the phone number</w:t>
      </w:r>
      <w:r w:rsidRPr="006F615D">
        <w:rPr>
          <w:bCs/>
        </w:rPr>
        <w:t xml:space="preserve"> may be in an email format within the MM message (i.e. MSISDN based Email Address). In this case, the local MMS Relay/Server (originating end or terminating end) adds or removes the domain name.</w:t>
      </w:r>
      <w:r w:rsidR="00FB04BD">
        <w:rPr>
          <w:bCs/>
        </w:rPr>
        <w:t xml:space="preserve"> </w:t>
      </w:r>
      <w:r w:rsidRPr="006F615D">
        <w:rPr>
          <w:bCs/>
        </w:rPr>
        <w:t xml:space="preserve">The email domain name could identify the MMS Relay/Server. Even though the MMS User </w:t>
      </w:r>
      <w:r w:rsidR="001F5026" w:rsidRPr="006F615D">
        <w:rPr>
          <w:bCs/>
        </w:rPr>
        <w:t xml:space="preserve">Agent </w:t>
      </w:r>
      <w:r w:rsidR="001F5026" w:rsidRPr="006F615D">
        <w:rPr>
          <w:bCs/>
        </w:rPr>
        <w:lastRenderedPageBreak/>
        <w:t>(A)</w:t>
      </w:r>
      <w:r w:rsidRPr="006F615D">
        <w:rPr>
          <w:bCs/>
        </w:rPr>
        <w:t xml:space="preserve"> and MMS User </w:t>
      </w:r>
      <w:r w:rsidR="001F5026" w:rsidRPr="006F615D">
        <w:rPr>
          <w:bCs/>
        </w:rPr>
        <w:t>Agent (B)</w:t>
      </w:r>
      <w:r w:rsidRPr="006F615D">
        <w:rPr>
          <w:bCs/>
        </w:rPr>
        <w:t xml:space="preserve"> are served by the same MMS Relay Server, when an MSISDN based Email Address is used for either of them, they can only be a target non-local ID. When an MMS User Agent sends or receives an MM message from a generic Email Address, that generic Email Address can be a target not local ID</w:t>
      </w:r>
      <w:r w:rsidR="00FB04BD">
        <w:rPr>
          <w:bCs/>
        </w:rPr>
        <w:t>.</w:t>
      </w:r>
    </w:p>
    <w:p w14:paraId="7A4CABF8" w14:textId="68F7CB41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The five scenarios illustrated in figure 4.3.2.3.1-1 are further described in </w:t>
      </w:r>
      <w:r w:rsidR="006D1A3B" w:rsidRPr="006F615D">
        <w:rPr>
          <w:bCs/>
        </w:rPr>
        <w:t>clause 4.3.2.3.2</w:t>
      </w:r>
      <w:r w:rsidRPr="006F615D">
        <w:rPr>
          <w:bCs/>
        </w:rPr>
        <w:t>.</w:t>
      </w:r>
    </w:p>
    <w:p w14:paraId="2243771A" w14:textId="7C0BB991" w:rsidR="006D1A3B" w:rsidRDefault="006D1A3B" w:rsidP="006D1A3B">
      <w:pPr>
        <w:pStyle w:val="Heading5"/>
      </w:pPr>
      <w:r>
        <w:t>4.3.2.3.2</w:t>
      </w:r>
      <w:r>
        <w:tab/>
        <w:t>Scenario descriptions</w:t>
      </w:r>
    </w:p>
    <w:p w14:paraId="692CD0AA" w14:textId="78CAF1BD" w:rsidR="006D1A3B" w:rsidRDefault="006D1A3B" w:rsidP="00097A2F">
      <w:pPr>
        <w:pStyle w:val="Heading6"/>
      </w:pPr>
      <w:r>
        <w:t>4.3.2.3.2.1</w:t>
      </w:r>
      <w:r>
        <w:tab/>
        <w:t>General</w:t>
      </w:r>
    </w:p>
    <w:p w14:paraId="150E598E" w14:textId="0A6EF2B1" w:rsidR="006D1A3B" w:rsidRPr="006F615D" w:rsidRDefault="006D1A3B" w:rsidP="006F615D">
      <w:pPr>
        <w:rPr>
          <w:bCs/>
        </w:rPr>
      </w:pPr>
      <w:r w:rsidRPr="006F615D">
        <w:rPr>
          <w:bCs/>
        </w:rPr>
        <w:t>The same five scenarios described in clause 4.3.2.2.2 are applicable to the illustrations shown in figure 4.3.2.3.1-1 as well</w:t>
      </w:r>
      <w:r w:rsidR="00FB04BD">
        <w:rPr>
          <w:bCs/>
        </w:rPr>
        <w:t>.</w:t>
      </w:r>
    </w:p>
    <w:p w14:paraId="4F094741" w14:textId="1DE1E55E" w:rsidR="003E01E7" w:rsidRDefault="003E01E7" w:rsidP="006D1A3B">
      <w:pPr>
        <w:pStyle w:val="Heading6"/>
      </w:pPr>
      <w:r>
        <w:t>4.3.2.3.2</w:t>
      </w:r>
      <w:r w:rsidR="006D1A3B">
        <w:t>.2</w:t>
      </w:r>
      <w:r>
        <w:tab/>
        <w:t>Scenario 1: MSISDN to MSISDN</w:t>
      </w:r>
      <w:r w:rsidR="006D1A3B">
        <w:t xml:space="preserve"> - </w:t>
      </w:r>
      <w:r>
        <w:t>case 1</w:t>
      </w:r>
    </w:p>
    <w:p w14:paraId="31FF6154" w14:textId="7507BF8B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MMS User </w:t>
      </w:r>
      <w:r w:rsidR="001F5026" w:rsidRPr="006F615D">
        <w:rPr>
          <w:bCs/>
        </w:rPr>
        <w:t>Agent (A)</w:t>
      </w:r>
      <w:r w:rsidRPr="006F615D">
        <w:rPr>
          <w:bCs/>
        </w:rPr>
        <w:t xml:space="preserve"> uses the own </w:t>
      </w:r>
      <w:r w:rsidR="004027F0" w:rsidRPr="006F615D">
        <w:rPr>
          <w:bCs/>
        </w:rPr>
        <w:t>phone number (MSISDN, GPSI (MSISDN), E.164 number)</w:t>
      </w:r>
      <w:r w:rsidR="00FB04BD">
        <w:rPr>
          <w:bCs/>
        </w:rPr>
        <w:t xml:space="preserve"> </w:t>
      </w:r>
      <w:r w:rsidRPr="006F615D">
        <w:rPr>
          <w:bCs/>
        </w:rPr>
        <w:t xml:space="preserve">and addresses the destination (MMS User </w:t>
      </w:r>
      <w:r w:rsidR="001F5026" w:rsidRPr="006F615D">
        <w:rPr>
          <w:bCs/>
        </w:rPr>
        <w:t>Agent (B)</w:t>
      </w:r>
      <w:r w:rsidRPr="006F615D">
        <w:rPr>
          <w:bCs/>
        </w:rPr>
        <w:t xml:space="preserve">) also with a </w:t>
      </w:r>
      <w:r w:rsidR="004027F0" w:rsidRPr="006F615D">
        <w:rPr>
          <w:bCs/>
        </w:rPr>
        <w:t>phone number (MSISDN, GPSI (MSISDN), E.164 number)</w:t>
      </w:r>
      <w:r w:rsidR="00FB04BD">
        <w:rPr>
          <w:bCs/>
        </w:rPr>
        <w:t>.</w:t>
      </w:r>
    </w:p>
    <w:p w14:paraId="2D45AFC1" w14:textId="0DD4C9E3" w:rsidR="003E01E7" w:rsidRDefault="008866D1" w:rsidP="003E01E7">
      <w:pPr>
        <w:pStyle w:val="TH"/>
      </w:pPr>
      <w:r>
        <w:object w:dxaOrig="8868" w:dyaOrig="3936" w14:anchorId="1050FBB3">
          <v:shape id="_x0000_i1026" type="#_x0000_t75" style="width:443.4pt;height:196.8pt" o:ole="">
            <v:imagedata r:id="rId10" o:title=""/>
          </v:shape>
          <o:OLEObject Type="Embed" ProgID="Visio.Drawing.15" ShapeID="_x0000_i1026" DrawAspect="Content" ObjectID="_1790411435" r:id="rId11"/>
        </w:object>
      </w:r>
    </w:p>
    <w:p w14:paraId="65744997" w14:textId="31891569" w:rsidR="003E01E7" w:rsidRDefault="003E01E7" w:rsidP="003E01E7">
      <w:pPr>
        <w:pStyle w:val="TF"/>
      </w:pPr>
      <w:r>
        <w:t>Figure 4.3.2.3.2</w:t>
      </w:r>
      <w:r w:rsidR="0083149D">
        <w:t>.2</w:t>
      </w:r>
      <w:r>
        <w:t>-1: MM message from MSISDN (A) to MSISDN (B)</w:t>
      </w:r>
      <w:r w:rsidR="008162BE">
        <w:t xml:space="preserve"> </w:t>
      </w:r>
      <w:r w:rsidR="0083149D">
        <w:t xml:space="preserve">- </w:t>
      </w:r>
      <w:r w:rsidR="008162BE">
        <w:t>case 1</w:t>
      </w:r>
    </w:p>
    <w:p w14:paraId="393814D3" w14:textId="193DD18D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In this scenario, </w:t>
      </w:r>
      <w:r w:rsidR="0083149D" w:rsidRPr="006F615D">
        <w:rPr>
          <w:bCs/>
        </w:rPr>
        <w:t xml:space="preserve">phone number </w:t>
      </w:r>
      <w:r w:rsidRPr="006F615D">
        <w:rPr>
          <w:bCs/>
        </w:rPr>
        <w:t xml:space="preserve">A </w:t>
      </w:r>
      <w:r w:rsidR="005A26F1" w:rsidRPr="006F615D">
        <w:rPr>
          <w:bCs/>
        </w:rPr>
        <w:t xml:space="preserve">and </w:t>
      </w:r>
      <w:r w:rsidR="0083149D" w:rsidRPr="006F615D">
        <w:rPr>
          <w:bCs/>
        </w:rPr>
        <w:t xml:space="preserve">the phone number </w:t>
      </w:r>
      <w:r w:rsidR="005A26F1" w:rsidRPr="006F615D">
        <w:rPr>
          <w:bCs/>
        </w:rPr>
        <w:t xml:space="preserve">B </w:t>
      </w:r>
      <w:r w:rsidRPr="006F615D">
        <w:rPr>
          <w:bCs/>
        </w:rPr>
        <w:t xml:space="preserve">can be </w:t>
      </w:r>
      <w:r w:rsidR="001252F2" w:rsidRPr="006F615D">
        <w:rPr>
          <w:bCs/>
        </w:rPr>
        <w:t xml:space="preserve">the </w:t>
      </w:r>
      <w:r w:rsidRPr="006F615D">
        <w:rPr>
          <w:bCs/>
        </w:rPr>
        <w:t>target</w:t>
      </w:r>
      <w:r w:rsidR="005A26F1" w:rsidRPr="006F615D">
        <w:rPr>
          <w:bCs/>
        </w:rPr>
        <w:t>s</w:t>
      </w:r>
      <w:r w:rsidRPr="006F615D">
        <w:rPr>
          <w:bCs/>
        </w:rPr>
        <w:t xml:space="preserve"> in the MMS Relay/Server</w:t>
      </w:r>
      <w:r w:rsidR="00FB04BD">
        <w:rPr>
          <w:bCs/>
        </w:rPr>
        <w:t>.</w:t>
      </w:r>
    </w:p>
    <w:p w14:paraId="3783BCDE" w14:textId="272A1948" w:rsidR="003E01E7" w:rsidRDefault="003E01E7" w:rsidP="0083149D">
      <w:pPr>
        <w:pStyle w:val="Heading6"/>
      </w:pPr>
      <w:r>
        <w:t>4.3.2.3.</w:t>
      </w:r>
      <w:r w:rsidR="0083149D">
        <w:t>2.</w:t>
      </w:r>
      <w:r>
        <w:t>3</w:t>
      </w:r>
      <w:r>
        <w:tab/>
        <w:t xml:space="preserve">Scenario 2: MSISDN to MSISDN </w:t>
      </w:r>
      <w:r w:rsidR="0083149D">
        <w:t xml:space="preserve">- </w:t>
      </w:r>
      <w:r>
        <w:t>case 2</w:t>
      </w:r>
      <w:r w:rsidR="00FB04BD">
        <w:t xml:space="preserve"> </w:t>
      </w:r>
    </w:p>
    <w:p w14:paraId="53F15ECC" w14:textId="61C80A4A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MMS User </w:t>
      </w:r>
      <w:r w:rsidR="001F5026" w:rsidRPr="006F615D">
        <w:rPr>
          <w:bCs/>
        </w:rPr>
        <w:t>Agent (A)</w:t>
      </w:r>
      <w:r w:rsidRPr="006F615D">
        <w:rPr>
          <w:bCs/>
        </w:rPr>
        <w:t xml:space="preserve"> uses the own </w:t>
      </w:r>
      <w:r w:rsidR="004027F0" w:rsidRPr="006F615D">
        <w:rPr>
          <w:bCs/>
        </w:rPr>
        <w:t xml:space="preserve">phone number (MSISDN, GPSI (MSISDN), E.164 number) </w:t>
      </w:r>
      <w:r w:rsidRPr="006F615D">
        <w:rPr>
          <w:bCs/>
        </w:rPr>
        <w:t xml:space="preserve">and addresses the destination (MMS User </w:t>
      </w:r>
      <w:r w:rsidR="001F5026" w:rsidRPr="006F615D">
        <w:rPr>
          <w:bCs/>
        </w:rPr>
        <w:t>Agent (B)</w:t>
      </w:r>
      <w:r w:rsidRPr="006F615D">
        <w:rPr>
          <w:bCs/>
        </w:rPr>
        <w:t>) with a</w:t>
      </w:r>
      <w:r w:rsidR="004027F0" w:rsidRPr="006F615D">
        <w:rPr>
          <w:bCs/>
        </w:rPr>
        <w:t xml:space="preserve">n </w:t>
      </w:r>
      <w:r w:rsidRPr="006F615D">
        <w:rPr>
          <w:bCs/>
        </w:rPr>
        <w:t xml:space="preserve">MSISDN based Email Address (shown as </w:t>
      </w:r>
      <w:proofErr w:type="spellStart"/>
      <w:r w:rsidRPr="006F615D">
        <w:rPr>
          <w:bCs/>
        </w:rPr>
        <w:t>B@mmsc</w:t>
      </w:r>
      <w:proofErr w:type="spellEnd"/>
      <w:r w:rsidRPr="006F615D">
        <w:rPr>
          <w:bCs/>
        </w:rPr>
        <w:t>)</w:t>
      </w:r>
      <w:r w:rsidR="00FB04BD">
        <w:rPr>
          <w:bCs/>
        </w:rPr>
        <w:t>.</w:t>
      </w:r>
    </w:p>
    <w:p w14:paraId="6DCEA341" w14:textId="6F1170AA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The MMS Relay/Server (A) adds the domain name (shown as @mmsc) to the A's identity (shown as </w:t>
      </w:r>
      <w:proofErr w:type="spellStart"/>
      <w:r w:rsidRPr="006F615D">
        <w:rPr>
          <w:bCs/>
        </w:rPr>
        <w:t>A@mmsc</w:t>
      </w:r>
      <w:proofErr w:type="spellEnd"/>
      <w:r w:rsidRPr="006F615D">
        <w:rPr>
          <w:bCs/>
        </w:rPr>
        <w:t xml:space="preserve">) before forwarding the MM message to the External Server serving the domain </w:t>
      </w:r>
      <w:proofErr w:type="spellStart"/>
      <w:r w:rsidRPr="006F615D">
        <w:rPr>
          <w:bCs/>
        </w:rPr>
        <w:t>mmsc</w:t>
      </w:r>
      <w:proofErr w:type="spellEnd"/>
      <w:r w:rsidR="00FB04BD">
        <w:rPr>
          <w:bCs/>
        </w:rPr>
        <w:t>.</w:t>
      </w:r>
    </w:p>
    <w:p w14:paraId="2B59EB14" w14:textId="51FE5A10" w:rsidR="003E01E7" w:rsidRPr="006F615D" w:rsidRDefault="003E01E7" w:rsidP="006F615D">
      <w:pPr>
        <w:rPr>
          <w:bCs/>
        </w:rPr>
      </w:pPr>
      <w:r w:rsidRPr="006F615D">
        <w:rPr>
          <w:bCs/>
        </w:rPr>
        <w:t>The</w:t>
      </w:r>
      <w:r w:rsidR="00FB04BD">
        <w:rPr>
          <w:bCs/>
        </w:rPr>
        <w:t xml:space="preserve"> </w:t>
      </w:r>
      <w:r w:rsidRPr="006F615D">
        <w:rPr>
          <w:bCs/>
        </w:rPr>
        <w:t>MMS Relay/Server (B) would remove the domain name (shown as @mmsc) at the terminating end</w:t>
      </w:r>
      <w:r w:rsidR="00FB04BD">
        <w:rPr>
          <w:bCs/>
        </w:rPr>
        <w:t>.</w:t>
      </w:r>
    </w:p>
    <w:p w14:paraId="339C187C" w14:textId="339146FC" w:rsidR="003E01E7" w:rsidRDefault="008866D1" w:rsidP="003E01E7">
      <w:pPr>
        <w:pStyle w:val="TH"/>
      </w:pPr>
      <w:r>
        <w:object w:dxaOrig="19608" w:dyaOrig="4873" w14:anchorId="2F0DC9D0">
          <v:shape id="_x0000_i1027" type="#_x0000_t75" style="width:481.2pt;height:118.8pt" o:ole="">
            <v:imagedata r:id="rId12" o:title=""/>
          </v:shape>
          <o:OLEObject Type="Embed" ProgID="Visio.Drawing.15" ShapeID="_x0000_i1027" DrawAspect="Content" ObjectID="_1790411436" r:id="rId13"/>
        </w:object>
      </w:r>
    </w:p>
    <w:p w14:paraId="06642C0F" w14:textId="066B6449" w:rsidR="003E01E7" w:rsidRDefault="003E01E7" w:rsidP="003E01E7">
      <w:pPr>
        <w:pStyle w:val="TF"/>
      </w:pPr>
      <w:r>
        <w:t>Figure 4.3.2.</w:t>
      </w:r>
      <w:r w:rsidR="0083149D">
        <w:t>3.2</w:t>
      </w:r>
      <w:r>
        <w:t xml:space="preserve">.3-1: MM message from MSISDN (A) to MSISDN (B) </w:t>
      </w:r>
      <w:r w:rsidR="0083149D">
        <w:t>– case 2</w:t>
      </w:r>
      <w:r>
        <w:t xml:space="preserve"> </w:t>
      </w:r>
    </w:p>
    <w:p w14:paraId="5175B8C8" w14:textId="02D43DF9" w:rsidR="0083149D" w:rsidRPr="006F615D" w:rsidRDefault="003E01E7" w:rsidP="006F615D">
      <w:pPr>
        <w:rPr>
          <w:bCs/>
        </w:rPr>
      </w:pPr>
      <w:r w:rsidRPr="006F615D">
        <w:rPr>
          <w:bCs/>
        </w:rPr>
        <w:lastRenderedPageBreak/>
        <w:t xml:space="preserve">In this scenario, the </w:t>
      </w:r>
      <w:r w:rsidR="0083149D" w:rsidRPr="006F615D">
        <w:rPr>
          <w:bCs/>
        </w:rPr>
        <w:t xml:space="preserve">phone number </w:t>
      </w:r>
      <w:r w:rsidRPr="006F615D">
        <w:rPr>
          <w:bCs/>
        </w:rPr>
        <w:t xml:space="preserve">A </w:t>
      </w:r>
      <w:r w:rsidR="005A5027" w:rsidRPr="006F615D">
        <w:rPr>
          <w:bCs/>
        </w:rPr>
        <w:t xml:space="preserve">and </w:t>
      </w:r>
      <w:r w:rsidR="0083149D" w:rsidRPr="006F615D">
        <w:rPr>
          <w:bCs/>
        </w:rPr>
        <w:t xml:space="preserve">the phone number </w:t>
      </w:r>
      <w:r w:rsidR="005A5027" w:rsidRPr="006F615D">
        <w:rPr>
          <w:bCs/>
        </w:rPr>
        <w:t xml:space="preserve">B </w:t>
      </w:r>
      <w:r w:rsidRPr="006F615D">
        <w:rPr>
          <w:bCs/>
        </w:rPr>
        <w:t xml:space="preserve">can be </w:t>
      </w:r>
      <w:r w:rsidR="005A5027" w:rsidRPr="006F615D">
        <w:rPr>
          <w:bCs/>
        </w:rPr>
        <w:t>the</w:t>
      </w:r>
      <w:r w:rsidRPr="006F615D">
        <w:rPr>
          <w:bCs/>
        </w:rPr>
        <w:t xml:space="preserve"> target</w:t>
      </w:r>
      <w:r w:rsidR="005A5027" w:rsidRPr="006F615D">
        <w:rPr>
          <w:bCs/>
        </w:rPr>
        <w:t>s</w:t>
      </w:r>
      <w:r w:rsidRPr="006F615D">
        <w:rPr>
          <w:bCs/>
        </w:rPr>
        <w:t xml:space="preserve"> in the MMS Relay/Server</w:t>
      </w:r>
      <w:r w:rsidR="005A5027" w:rsidRPr="006F615D">
        <w:rPr>
          <w:bCs/>
        </w:rPr>
        <w:t xml:space="preserve"> </w:t>
      </w:r>
      <w:r w:rsidRPr="006F615D">
        <w:rPr>
          <w:bCs/>
        </w:rPr>
        <w:t xml:space="preserve">and </w:t>
      </w:r>
      <w:r w:rsidR="0083149D" w:rsidRPr="006F615D">
        <w:rPr>
          <w:bCs/>
        </w:rPr>
        <w:t xml:space="preserve">MSISDN base Email Address </w:t>
      </w:r>
      <w:proofErr w:type="spellStart"/>
      <w:r w:rsidRPr="006F615D">
        <w:rPr>
          <w:bCs/>
        </w:rPr>
        <w:t>A@mmsc</w:t>
      </w:r>
      <w:proofErr w:type="spellEnd"/>
      <w:r w:rsidR="005A5027" w:rsidRPr="006F615D">
        <w:rPr>
          <w:bCs/>
        </w:rPr>
        <w:t xml:space="preserve"> and </w:t>
      </w:r>
      <w:r w:rsidR="0083149D" w:rsidRPr="006F615D">
        <w:rPr>
          <w:bCs/>
        </w:rPr>
        <w:t xml:space="preserve">the MSISDN based Email Address </w:t>
      </w:r>
      <w:proofErr w:type="spellStart"/>
      <w:r w:rsidR="005A5027" w:rsidRPr="006F615D">
        <w:rPr>
          <w:bCs/>
        </w:rPr>
        <w:t>B@mmsc</w:t>
      </w:r>
      <w:proofErr w:type="spellEnd"/>
      <w:r w:rsidR="0083149D" w:rsidRPr="006F615D">
        <w:rPr>
          <w:bCs/>
        </w:rPr>
        <w:t xml:space="preserve"> </w:t>
      </w:r>
      <w:r w:rsidR="005A5027" w:rsidRPr="006F615D">
        <w:rPr>
          <w:bCs/>
        </w:rPr>
        <w:t xml:space="preserve">can be the </w:t>
      </w:r>
      <w:r w:rsidRPr="006F615D">
        <w:rPr>
          <w:bCs/>
        </w:rPr>
        <w:t>target non-local ID</w:t>
      </w:r>
      <w:r w:rsidR="005A5027" w:rsidRPr="006F615D">
        <w:rPr>
          <w:bCs/>
        </w:rPr>
        <w:t>s</w:t>
      </w:r>
      <w:r w:rsidRPr="006F615D">
        <w:rPr>
          <w:bCs/>
        </w:rPr>
        <w:t xml:space="preserve"> in the MMS Relay/Server</w:t>
      </w:r>
      <w:r w:rsidR="00FB04BD">
        <w:rPr>
          <w:bCs/>
        </w:rPr>
        <w:t>.</w:t>
      </w:r>
    </w:p>
    <w:p w14:paraId="4BFAFB36" w14:textId="54B4476C" w:rsidR="003E01E7" w:rsidRPr="006F615D" w:rsidRDefault="005A5027" w:rsidP="006F615D">
      <w:pPr>
        <w:rPr>
          <w:bCs/>
        </w:rPr>
      </w:pPr>
      <w:r w:rsidRPr="006F615D">
        <w:rPr>
          <w:bCs/>
        </w:rPr>
        <w:t>Note that it is the same MMS Relay/Server at the two ends of the MM message path</w:t>
      </w:r>
      <w:r w:rsidR="00FB04BD">
        <w:rPr>
          <w:bCs/>
        </w:rPr>
        <w:t>.</w:t>
      </w:r>
    </w:p>
    <w:p w14:paraId="7684368F" w14:textId="6FE86708" w:rsidR="003E01E7" w:rsidRDefault="003E01E7" w:rsidP="0083149D">
      <w:pPr>
        <w:pStyle w:val="Heading6"/>
      </w:pPr>
      <w:r>
        <w:t>4.3.2.3.</w:t>
      </w:r>
      <w:r w:rsidR="0083149D">
        <w:t>2.</w:t>
      </w:r>
      <w:r>
        <w:t>4</w:t>
      </w:r>
      <w:r>
        <w:tab/>
        <w:t>Scenario 3: MSISDN to generic Email Address</w:t>
      </w:r>
      <w:r w:rsidR="00FB04BD">
        <w:t xml:space="preserve"> </w:t>
      </w:r>
    </w:p>
    <w:p w14:paraId="492DF406" w14:textId="56E8AE93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MMS User </w:t>
      </w:r>
      <w:r w:rsidR="001F5026" w:rsidRPr="006F615D">
        <w:rPr>
          <w:bCs/>
        </w:rPr>
        <w:t>Agent (A)</w:t>
      </w:r>
      <w:r w:rsidRPr="006F615D">
        <w:rPr>
          <w:bCs/>
        </w:rPr>
        <w:t xml:space="preserve"> us</w:t>
      </w:r>
      <w:r w:rsidR="005A5027" w:rsidRPr="006F615D">
        <w:rPr>
          <w:bCs/>
        </w:rPr>
        <w:t>ing</w:t>
      </w:r>
      <w:r w:rsidRPr="006F615D">
        <w:rPr>
          <w:bCs/>
        </w:rPr>
        <w:t xml:space="preserve"> the own </w:t>
      </w:r>
      <w:r w:rsidR="008162BE" w:rsidRPr="006F615D">
        <w:rPr>
          <w:bCs/>
        </w:rPr>
        <w:t xml:space="preserve">phone number (MSISDN, GPSI (MSISDN), E.164 number) </w:t>
      </w:r>
      <w:r w:rsidRPr="006F615D">
        <w:rPr>
          <w:bCs/>
        </w:rPr>
        <w:t>sends an MM message to a</w:t>
      </w:r>
      <w:r w:rsidR="00FB04BD">
        <w:rPr>
          <w:bCs/>
        </w:rPr>
        <w:t xml:space="preserve"> </w:t>
      </w:r>
      <w:r w:rsidRPr="006F615D">
        <w:rPr>
          <w:bCs/>
        </w:rPr>
        <w:t xml:space="preserve">generic Email Address (shown as </w:t>
      </w:r>
      <w:proofErr w:type="spellStart"/>
      <w:r w:rsidRPr="006F615D">
        <w:rPr>
          <w:bCs/>
        </w:rPr>
        <w:t>BB@email</w:t>
      </w:r>
      <w:proofErr w:type="spellEnd"/>
      <w:r w:rsidRPr="006F615D">
        <w:rPr>
          <w:bCs/>
        </w:rPr>
        <w:t>). This MM message goes from the external server (email) to the Email Client BB</w:t>
      </w:r>
      <w:r w:rsidR="00FB04BD">
        <w:rPr>
          <w:bCs/>
        </w:rPr>
        <w:t>.</w:t>
      </w:r>
    </w:p>
    <w:p w14:paraId="02F76F90" w14:textId="7B3D37F8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The MMS Relay/Server (A) adds the domain name (shown as @mmsc) to the A's identity (shown as </w:t>
      </w:r>
      <w:proofErr w:type="spellStart"/>
      <w:r w:rsidRPr="006F615D">
        <w:rPr>
          <w:bCs/>
        </w:rPr>
        <w:t>A@mmsc</w:t>
      </w:r>
      <w:proofErr w:type="spellEnd"/>
      <w:r w:rsidRPr="006F615D">
        <w:rPr>
          <w:bCs/>
        </w:rPr>
        <w:t xml:space="preserve">) before forwarding the MM message to the External Server serving the domain </w:t>
      </w:r>
      <w:proofErr w:type="spellStart"/>
      <w:r w:rsidRPr="006F615D">
        <w:rPr>
          <w:bCs/>
        </w:rPr>
        <w:t>mmsc</w:t>
      </w:r>
      <w:proofErr w:type="spellEnd"/>
      <w:r w:rsidR="00FB04BD">
        <w:rPr>
          <w:bCs/>
        </w:rPr>
        <w:t>.</w:t>
      </w:r>
    </w:p>
    <w:p w14:paraId="697F9192" w14:textId="341E1D33" w:rsidR="003E01E7" w:rsidRDefault="008866D1" w:rsidP="003E01E7">
      <w:pPr>
        <w:pStyle w:val="TH"/>
      </w:pPr>
      <w:r>
        <w:object w:dxaOrig="19608" w:dyaOrig="4656" w14:anchorId="6AC349B4">
          <v:shape id="_x0000_i1028" type="#_x0000_t75" style="width:481.2pt;height:114pt" o:ole="">
            <v:imagedata r:id="rId14" o:title=""/>
          </v:shape>
          <o:OLEObject Type="Embed" ProgID="Visio.Drawing.15" ShapeID="_x0000_i1028" DrawAspect="Content" ObjectID="_1790411437" r:id="rId15"/>
        </w:object>
      </w:r>
    </w:p>
    <w:p w14:paraId="5E0078F6" w14:textId="04BE66D0" w:rsidR="003E01E7" w:rsidRDefault="003E01E7" w:rsidP="003E01E7">
      <w:pPr>
        <w:pStyle w:val="TF"/>
      </w:pPr>
      <w:r>
        <w:t>Figure 4.3.2.3.</w:t>
      </w:r>
      <w:r w:rsidR="0083149D">
        <w:t>2.</w:t>
      </w:r>
      <w:r>
        <w:t xml:space="preserve">4-1: MM message from MSISDN (A) to generic </w:t>
      </w:r>
      <w:r w:rsidR="008162BE">
        <w:t>E</w:t>
      </w:r>
      <w:r>
        <w:t xml:space="preserve">mail </w:t>
      </w:r>
      <w:r w:rsidR="008162BE">
        <w:t>A</w:t>
      </w:r>
      <w:r>
        <w:t xml:space="preserve">ddress </w:t>
      </w:r>
    </w:p>
    <w:p w14:paraId="532D6DED" w14:textId="6A1C3EAB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In this scenario, the </w:t>
      </w:r>
      <w:r w:rsidR="0083149D" w:rsidRPr="006F615D">
        <w:rPr>
          <w:bCs/>
        </w:rPr>
        <w:t xml:space="preserve">phone number </w:t>
      </w:r>
      <w:r w:rsidRPr="006F615D">
        <w:rPr>
          <w:bCs/>
        </w:rPr>
        <w:t>A can be a target in the MMS Relay/Server.</w:t>
      </w:r>
      <w:r w:rsidR="00FB04BD">
        <w:rPr>
          <w:bCs/>
        </w:rPr>
        <w:t xml:space="preserve"> </w:t>
      </w:r>
      <w:r w:rsidRPr="006F615D">
        <w:rPr>
          <w:bCs/>
        </w:rPr>
        <w:t xml:space="preserve">The Email Address </w:t>
      </w:r>
      <w:proofErr w:type="spellStart"/>
      <w:r w:rsidRPr="006F615D">
        <w:rPr>
          <w:bCs/>
        </w:rPr>
        <w:t>BB@email</w:t>
      </w:r>
      <w:proofErr w:type="spellEnd"/>
      <w:r w:rsidRPr="006F615D">
        <w:rPr>
          <w:bCs/>
        </w:rPr>
        <w:t xml:space="preserve"> can be a target non-local ID in the MMS Relay/Server</w:t>
      </w:r>
      <w:r w:rsidR="00FB04BD">
        <w:rPr>
          <w:bCs/>
        </w:rPr>
        <w:t>.</w:t>
      </w:r>
    </w:p>
    <w:p w14:paraId="10DF00E8" w14:textId="46F807E7" w:rsidR="003E01E7" w:rsidRDefault="003E01E7" w:rsidP="0083149D">
      <w:pPr>
        <w:pStyle w:val="Heading6"/>
      </w:pPr>
      <w:r>
        <w:t>4.3.2.3.</w:t>
      </w:r>
      <w:r w:rsidR="0083149D">
        <w:t>2.</w:t>
      </w:r>
      <w:r>
        <w:t>5</w:t>
      </w:r>
      <w:r>
        <w:tab/>
        <w:t>Scenario 4: Generic Email Address to MSISDN</w:t>
      </w:r>
      <w:r w:rsidR="00FB04BD">
        <w:t xml:space="preserve"> </w:t>
      </w:r>
    </w:p>
    <w:p w14:paraId="563275A8" w14:textId="1C30B9BA" w:rsidR="003E01E7" w:rsidRPr="006F615D" w:rsidRDefault="003E01E7" w:rsidP="006F615D">
      <w:pPr>
        <w:rPr>
          <w:bCs/>
        </w:rPr>
      </w:pPr>
      <w:r w:rsidRPr="006F615D">
        <w:rPr>
          <w:bCs/>
        </w:rPr>
        <w:t>Email Client (shown as AA) sends an MM message to a</w:t>
      </w:r>
      <w:r w:rsidR="008162BE" w:rsidRPr="006F615D">
        <w:rPr>
          <w:bCs/>
        </w:rPr>
        <w:t xml:space="preserve">n MSISDN </w:t>
      </w:r>
      <w:r w:rsidRPr="006F615D">
        <w:rPr>
          <w:bCs/>
        </w:rPr>
        <w:t xml:space="preserve">based Email Address (shown as </w:t>
      </w:r>
      <w:proofErr w:type="spellStart"/>
      <w:r w:rsidRPr="006F615D">
        <w:rPr>
          <w:bCs/>
        </w:rPr>
        <w:t>B@mmsc</w:t>
      </w:r>
      <w:proofErr w:type="spellEnd"/>
      <w:r w:rsidRPr="006F615D">
        <w:rPr>
          <w:bCs/>
        </w:rPr>
        <w:t>)</w:t>
      </w:r>
      <w:r w:rsidR="00FB04BD">
        <w:rPr>
          <w:bCs/>
        </w:rPr>
        <w:t>.</w:t>
      </w:r>
    </w:p>
    <w:p w14:paraId="68D8A2C4" w14:textId="25035187" w:rsidR="003E01E7" w:rsidRPr="006F615D" w:rsidRDefault="003E01E7" w:rsidP="006F615D">
      <w:pPr>
        <w:rPr>
          <w:bCs/>
        </w:rPr>
      </w:pPr>
      <w:r w:rsidRPr="006F615D">
        <w:rPr>
          <w:bCs/>
        </w:rPr>
        <w:t>The MMS Relay/Server remove</w:t>
      </w:r>
      <w:r w:rsidR="008162BE" w:rsidRPr="006F615D">
        <w:rPr>
          <w:bCs/>
        </w:rPr>
        <w:t>s</w:t>
      </w:r>
      <w:r w:rsidRPr="006F615D">
        <w:rPr>
          <w:bCs/>
        </w:rPr>
        <w:t xml:space="preserve"> the domain name (shown as @mmsc) at the terminating end</w:t>
      </w:r>
      <w:r w:rsidR="00FB04BD">
        <w:rPr>
          <w:bCs/>
        </w:rPr>
        <w:t>.</w:t>
      </w:r>
    </w:p>
    <w:p w14:paraId="59E93941" w14:textId="11529781" w:rsidR="003E01E7" w:rsidRDefault="008866D1" w:rsidP="003E01E7">
      <w:pPr>
        <w:pStyle w:val="TH"/>
      </w:pPr>
      <w:r>
        <w:object w:dxaOrig="19764" w:dyaOrig="4200" w14:anchorId="430F9200">
          <v:shape id="_x0000_i1029" type="#_x0000_t75" style="width:481.2pt;height:102pt" o:ole="">
            <v:imagedata r:id="rId16" o:title=""/>
          </v:shape>
          <o:OLEObject Type="Embed" ProgID="Visio.Drawing.15" ShapeID="_x0000_i1029" DrawAspect="Content" ObjectID="_1790411438" r:id="rId17"/>
        </w:object>
      </w:r>
    </w:p>
    <w:p w14:paraId="63465CB6" w14:textId="42594C67" w:rsidR="003E01E7" w:rsidRDefault="003E01E7" w:rsidP="003E01E7">
      <w:pPr>
        <w:pStyle w:val="TF"/>
      </w:pPr>
      <w:r>
        <w:t>Figure 4.3.2.3.</w:t>
      </w:r>
      <w:r w:rsidR="0083149D">
        <w:t>2</w:t>
      </w:r>
      <w:r w:rsidR="00853150">
        <w:t>.</w:t>
      </w:r>
      <w:r>
        <w:t>5-1: MM message from generic email Address to MSISDN</w:t>
      </w:r>
      <w:r w:rsidR="00FB04BD">
        <w:t xml:space="preserve"> </w:t>
      </w:r>
    </w:p>
    <w:p w14:paraId="1D5F93C0" w14:textId="4CFAB628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In this scenario, the </w:t>
      </w:r>
      <w:r w:rsidR="0083149D" w:rsidRPr="006F615D">
        <w:rPr>
          <w:bCs/>
        </w:rPr>
        <w:t xml:space="preserve">phone number </w:t>
      </w:r>
      <w:r w:rsidRPr="006F615D">
        <w:rPr>
          <w:bCs/>
        </w:rPr>
        <w:t>B can be a target in the MMS Relay/Server.</w:t>
      </w:r>
      <w:r w:rsidR="00FB04BD">
        <w:rPr>
          <w:bCs/>
        </w:rPr>
        <w:t xml:space="preserve"> </w:t>
      </w:r>
      <w:r w:rsidRPr="006F615D">
        <w:rPr>
          <w:bCs/>
        </w:rPr>
        <w:t xml:space="preserve">The Email Address </w:t>
      </w:r>
      <w:proofErr w:type="spellStart"/>
      <w:r w:rsidRPr="006F615D">
        <w:rPr>
          <w:bCs/>
        </w:rPr>
        <w:t>AA@email</w:t>
      </w:r>
      <w:proofErr w:type="spellEnd"/>
      <w:r w:rsidRPr="006F615D">
        <w:rPr>
          <w:bCs/>
        </w:rPr>
        <w:t xml:space="preserve"> can be a target non-local ID in the MMS Relay/Server</w:t>
      </w:r>
      <w:r w:rsidR="00FB04BD">
        <w:rPr>
          <w:bCs/>
        </w:rPr>
        <w:t>.</w:t>
      </w:r>
    </w:p>
    <w:p w14:paraId="76B3FA39" w14:textId="57F898D3" w:rsidR="003E01E7" w:rsidRDefault="003E01E7" w:rsidP="0083149D">
      <w:pPr>
        <w:pStyle w:val="Heading6"/>
      </w:pPr>
      <w:r>
        <w:t>4.3.2.</w:t>
      </w:r>
      <w:r w:rsidR="0083149D">
        <w:t>3</w:t>
      </w:r>
      <w:r>
        <w:t>.</w:t>
      </w:r>
      <w:r w:rsidR="0083149D">
        <w:t>2.</w:t>
      </w:r>
      <w:r>
        <w:t>6</w:t>
      </w:r>
      <w:r>
        <w:tab/>
        <w:t>Scenario 5: Generic Email Address to generic Email Address</w:t>
      </w:r>
      <w:r w:rsidR="00FB04BD">
        <w:t xml:space="preserve"> </w:t>
      </w:r>
    </w:p>
    <w:p w14:paraId="719355DD" w14:textId="12511422" w:rsidR="003E01E7" w:rsidRPr="006F615D" w:rsidRDefault="003E01E7" w:rsidP="006F615D">
      <w:pPr>
        <w:rPr>
          <w:bCs/>
        </w:rPr>
      </w:pPr>
      <w:r w:rsidRPr="006F615D">
        <w:rPr>
          <w:bCs/>
        </w:rPr>
        <w:t>Email Client AA sends an email message to Email Client BB</w:t>
      </w:r>
      <w:r w:rsidR="00FB04BD">
        <w:rPr>
          <w:bCs/>
        </w:rPr>
        <w:t>.</w:t>
      </w:r>
    </w:p>
    <w:p w14:paraId="3C51F48C" w14:textId="662FF7BB" w:rsidR="003E01E7" w:rsidRDefault="008866D1" w:rsidP="003E01E7">
      <w:pPr>
        <w:pStyle w:val="TH"/>
      </w:pPr>
      <w:r>
        <w:object w:dxaOrig="13644" w:dyaOrig="3529" w14:anchorId="06680611">
          <v:shape id="_x0000_i1030" type="#_x0000_t75" style="width:481.8pt;height:124.8pt" o:ole="">
            <v:imagedata r:id="rId18" o:title=""/>
          </v:shape>
          <o:OLEObject Type="Embed" ProgID="Visio.Drawing.15" ShapeID="_x0000_i1030" DrawAspect="Content" ObjectID="_1790411439" r:id="rId19"/>
        </w:object>
      </w:r>
    </w:p>
    <w:p w14:paraId="2F1F830A" w14:textId="7603633E" w:rsidR="003E01E7" w:rsidRDefault="003E01E7" w:rsidP="003E01E7">
      <w:pPr>
        <w:pStyle w:val="TF"/>
      </w:pPr>
      <w:r>
        <w:t>Figure 4.3.2.</w:t>
      </w:r>
      <w:r w:rsidR="002D6BBE">
        <w:t>3</w:t>
      </w:r>
      <w:r>
        <w:t>.</w:t>
      </w:r>
      <w:r w:rsidR="0083149D">
        <w:t>2.</w:t>
      </w:r>
      <w:r>
        <w:t>6-1: Email message from generic email address to generic email address</w:t>
      </w:r>
      <w:r w:rsidR="00FB04BD">
        <w:t xml:space="preserve"> </w:t>
      </w:r>
    </w:p>
    <w:p w14:paraId="66F2EADA" w14:textId="3E3D892C" w:rsidR="003E01E7" w:rsidRPr="006F615D" w:rsidRDefault="003E01E7" w:rsidP="006F615D">
      <w:pPr>
        <w:rPr>
          <w:bCs/>
        </w:rPr>
      </w:pPr>
      <w:r w:rsidRPr="006F615D">
        <w:rPr>
          <w:bCs/>
        </w:rPr>
        <w:t xml:space="preserve">MMS LI does not apply to this scenario, since the email message from </w:t>
      </w:r>
      <w:proofErr w:type="spellStart"/>
      <w:r w:rsidRPr="006F615D">
        <w:rPr>
          <w:bCs/>
        </w:rPr>
        <w:t>AA@email</w:t>
      </w:r>
      <w:proofErr w:type="spellEnd"/>
      <w:r w:rsidRPr="006F615D">
        <w:rPr>
          <w:bCs/>
        </w:rPr>
        <w:t xml:space="preserve"> to </w:t>
      </w:r>
      <w:proofErr w:type="spellStart"/>
      <w:r w:rsidRPr="006F615D">
        <w:rPr>
          <w:bCs/>
        </w:rPr>
        <w:t>BB@email</w:t>
      </w:r>
      <w:proofErr w:type="spellEnd"/>
      <w:r w:rsidRPr="006F615D">
        <w:rPr>
          <w:bCs/>
        </w:rPr>
        <w:t xml:space="preserve"> does not hit the MMS/Relay Server.</w:t>
      </w:r>
      <w:r w:rsidR="00FB04BD">
        <w:rPr>
          <w:bCs/>
        </w:rPr>
        <w:t xml:space="preserve"> </w:t>
      </w:r>
      <w:r w:rsidR="002D6BBE" w:rsidRPr="006F615D">
        <w:rPr>
          <w:bCs/>
        </w:rPr>
        <w:t>Note that this case same as the one shown in figure 4.3.2.2.6-1</w:t>
      </w:r>
      <w:r w:rsidR="00FB04BD">
        <w:rPr>
          <w:bCs/>
        </w:rPr>
        <w:t>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C82A36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C82A36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279D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</w:pPr>
    </w:p>
    <w:sectPr w:rsidR="003746FA" w:rsidRPr="003746FA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0"/>
  </w:num>
  <w:num w:numId="2" w16cid:durableId="64032208">
    <w:abstractNumId w:val="11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9"/>
  </w:num>
  <w:num w:numId="12" w16cid:durableId="1168712691">
    <w:abstractNumId w:val="2"/>
  </w:num>
  <w:num w:numId="13" w16cid:durableId="1888450267">
    <w:abstractNumId w:val="8"/>
  </w:num>
  <w:num w:numId="14" w16cid:durableId="528102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BFC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3C6D"/>
    <w:rsid w:val="000653D3"/>
    <w:rsid w:val="00066FEB"/>
    <w:rsid w:val="000702FA"/>
    <w:rsid w:val="000751A3"/>
    <w:rsid w:val="0007785C"/>
    <w:rsid w:val="00077D47"/>
    <w:rsid w:val="00080A61"/>
    <w:rsid w:val="00081B86"/>
    <w:rsid w:val="0008440D"/>
    <w:rsid w:val="000850FC"/>
    <w:rsid w:val="000860CA"/>
    <w:rsid w:val="00087FF0"/>
    <w:rsid w:val="000957F2"/>
    <w:rsid w:val="00097A20"/>
    <w:rsid w:val="00097A2F"/>
    <w:rsid w:val="000A0B54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F56BC"/>
    <w:rsid w:val="000F675D"/>
    <w:rsid w:val="001000AE"/>
    <w:rsid w:val="0010260F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107B"/>
    <w:rsid w:val="001C2D42"/>
    <w:rsid w:val="001C49FC"/>
    <w:rsid w:val="001C5305"/>
    <w:rsid w:val="001C60A4"/>
    <w:rsid w:val="001C7ABA"/>
    <w:rsid w:val="001C7C73"/>
    <w:rsid w:val="001D3745"/>
    <w:rsid w:val="001D4735"/>
    <w:rsid w:val="001E0C88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60F18"/>
    <w:rsid w:val="00261129"/>
    <w:rsid w:val="002631BB"/>
    <w:rsid w:val="002654FE"/>
    <w:rsid w:val="0026573B"/>
    <w:rsid w:val="00265F58"/>
    <w:rsid w:val="002715F6"/>
    <w:rsid w:val="00272EC0"/>
    <w:rsid w:val="002743C7"/>
    <w:rsid w:val="002771A6"/>
    <w:rsid w:val="0028056F"/>
    <w:rsid w:val="002829B2"/>
    <w:rsid w:val="00283074"/>
    <w:rsid w:val="00285DA8"/>
    <w:rsid w:val="00287EF5"/>
    <w:rsid w:val="002916EF"/>
    <w:rsid w:val="002946AB"/>
    <w:rsid w:val="00295896"/>
    <w:rsid w:val="002A1336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C71A8"/>
    <w:rsid w:val="002D0297"/>
    <w:rsid w:val="002D595F"/>
    <w:rsid w:val="002D6BBE"/>
    <w:rsid w:val="002D77CD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279DB"/>
    <w:rsid w:val="00330264"/>
    <w:rsid w:val="003377DA"/>
    <w:rsid w:val="00337943"/>
    <w:rsid w:val="00340348"/>
    <w:rsid w:val="003448E8"/>
    <w:rsid w:val="00346F0F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2982"/>
    <w:rsid w:val="00363D86"/>
    <w:rsid w:val="00367BB2"/>
    <w:rsid w:val="00367FD0"/>
    <w:rsid w:val="00371145"/>
    <w:rsid w:val="003716A1"/>
    <w:rsid w:val="003746FA"/>
    <w:rsid w:val="00374C1E"/>
    <w:rsid w:val="00375AF5"/>
    <w:rsid w:val="00375D15"/>
    <w:rsid w:val="0037676C"/>
    <w:rsid w:val="00376B54"/>
    <w:rsid w:val="00381662"/>
    <w:rsid w:val="003824AD"/>
    <w:rsid w:val="00383E93"/>
    <w:rsid w:val="003878DD"/>
    <w:rsid w:val="00390B4B"/>
    <w:rsid w:val="00392031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4804"/>
    <w:rsid w:val="0042637B"/>
    <w:rsid w:val="0043412E"/>
    <w:rsid w:val="00436998"/>
    <w:rsid w:val="00440983"/>
    <w:rsid w:val="00440EF6"/>
    <w:rsid w:val="004423AF"/>
    <w:rsid w:val="00442443"/>
    <w:rsid w:val="004444F8"/>
    <w:rsid w:val="00444A9A"/>
    <w:rsid w:val="004456B1"/>
    <w:rsid w:val="004464AF"/>
    <w:rsid w:val="0044777E"/>
    <w:rsid w:val="00453F65"/>
    <w:rsid w:val="00454BFA"/>
    <w:rsid w:val="00457151"/>
    <w:rsid w:val="0046162B"/>
    <w:rsid w:val="00462211"/>
    <w:rsid w:val="00462F6A"/>
    <w:rsid w:val="00467075"/>
    <w:rsid w:val="00470EDD"/>
    <w:rsid w:val="0047230D"/>
    <w:rsid w:val="00472B63"/>
    <w:rsid w:val="00473461"/>
    <w:rsid w:val="00474B2E"/>
    <w:rsid w:val="00477D3A"/>
    <w:rsid w:val="00481506"/>
    <w:rsid w:val="004820DF"/>
    <w:rsid w:val="00482569"/>
    <w:rsid w:val="00484750"/>
    <w:rsid w:val="00491577"/>
    <w:rsid w:val="004919E8"/>
    <w:rsid w:val="00491A87"/>
    <w:rsid w:val="004934E0"/>
    <w:rsid w:val="004950C7"/>
    <w:rsid w:val="004A0A62"/>
    <w:rsid w:val="004A2E8B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37A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0FAE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8A8"/>
    <w:rsid w:val="005A6C7A"/>
    <w:rsid w:val="005B07D5"/>
    <w:rsid w:val="005B0DBD"/>
    <w:rsid w:val="005B5220"/>
    <w:rsid w:val="005B6712"/>
    <w:rsid w:val="005C5DFF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3488"/>
    <w:rsid w:val="006848B2"/>
    <w:rsid w:val="006868ED"/>
    <w:rsid w:val="00692A03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D5614"/>
    <w:rsid w:val="006E3065"/>
    <w:rsid w:val="006E75FF"/>
    <w:rsid w:val="006E78B9"/>
    <w:rsid w:val="006E7DFE"/>
    <w:rsid w:val="006F1F8A"/>
    <w:rsid w:val="006F2768"/>
    <w:rsid w:val="006F27AE"/>
    <w:rsid w:val="006F58BB"/>
    <w:rsid w:val="006F615D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1559A"/>
    <w:rsid w:val="00721607"/>
    <w:rsid w:val="00722E09"/>
    <w:rsid w:val="00726D57"/>
    <w:rsid w:val="007273B2"/>
    <w:rsid w:val="00731738"/>
    <w:rsid w:val="0073482C"/>
    <w:rsid w:val="007349B2"/>
    <w:rsid w:val="00735166"/>
    <w:rsid w:val="00742414"/>
    <w:rsid w:val="0074281A"/>
    <w:rsid w:val="00742DB0"/>
    <w:rsid w:val="00744174"/>
    <w:rsid w:val="007458F9"/>
    <w:rsid w:val="00746AC4"/>
    <w:rsid w:val="00751FD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31E9"/>
    <w:rsid w:val="007B3686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E58"/>
    <w:rsid w:val="00841698"/>
    <w:rsid w:val="00843F53"/>
    <w:rsid w:val="008464BB"/>
    <w:rsid w:val="00850677"/>
    <w:rsid w:val="00850C48"/>
    <w:rsid w:val="00853150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544A"/>
    <w:rsid w:val="00876F03"/>
    <w:rsid w:val="00877082"/>
    <w:rsid w:val="008839C1"/>
    <w:rsid w:val="008858A8"/>
    <w:rsid w:val="00885E21"/>
    <w:rsid w:val="008861FE"/>
    <w:rsid w:val="008866D1"/>
    <w:rsid w:val="008961E2"/>
    <w:rsid w:val="00896618"/>
    <w:rsid w:val="008A0D02"/>
    <w:rsid w:val="008A1B90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57CB"/>
    <w:rsid w:val="008C75CA"/>
    <w:rsid w:val="008D471F"/>
    <w:rsid w:val="008D51DA"/>
    <w:rsid w:val="008D5C55"/>
    <w:rsid w:val="008D79F6"/>
    <w:rsid w:val="008E06D1"/>
    <w:rsid w:val="008E4EC3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309AE"/>
    <w:rsid w:val="00935939"/>
    <w:rsid w:val="009366B1"/>
    <w:rsid w:val="00937890"/>
    <w:rsid w:val="00940DD6"/>
    <w:rsid w:val="00942440"/>
    <w:rsid w:val="00942785"/>
    <w:rsid w:val="00946C90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1E63"/>
    <w:rsid w:val="00995DD7"/>
    <w:rsid w:val="009A2D4C"/>
    <w:rsid w:val="009A3319"/>
    <w:rsid w:val="009A4F2F"/>
    <w:rsid w:val="009B0FE7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0C5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2DF4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55CC"/>
    <w:rsid w:val="00A66A15"/>
    <w:rsid w:val="00A73EFB"/>
    <w:rsid w:val="00A74CBD"/>
    <w:rsid w:val="00A761AA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35D0"/>
    <w:rsid w:val="00AC3C62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9A2"/>
    <w:rsid w:val="00B00638"/>
    <w:rsid w:val="00B06B9A"/>
    <w:rsid w:val="00B07F11"/>
    <w:rsid w:val="00B10122"/>
    <w:rsid w:val="00B12166"/>
    <w:rsid w:val="00B13250"/>
    <w:rsid w:val="00B146AB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320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2F1A"/>
    <w:rsid w:val="00B86D3E"/>
    <w:rsid w:val="00B91F6F"/>
    <w:rsid w:val="00B95E29"/>
    <w:rsid w:val="00B95FB4"/>
    <w:rsid w:val="00B9713B"/>
    <w:rsid w:val="00BA3787"/>
    <w:rsid w:val="00BA4D09"/>
    <w:rsid w:val="00BA723B"/>
    <w:rsid w:val="00BA74AC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7225"/>
    <w:rsid w:val="00C20146"/>
    <w:rsid w:val="00C23874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5499"/>
    <w:rsid w:val="00C70C3A"/>
    <w:rsid w:val="00C75EDD"/>
    <w:rsid w:val="00C80457"/>
    <w:rsid w:val="00C80E55"/>
    <w:rsid w:val="00C82A36"/>
    <w:rsid w:val="00C833ED"/>
    <w:rsid w:val="00C85441"/>
    <w:rsid w:val="00C86E8A"/>
    <w:rsid w:val="00C950E4"/>
    <w:rsid w:val="00C95FF9"/>
    <w:rsid w:val="00C96C2A"/>
    <w:rsid w:val="00C978E3"/>
    <w:rsid w:val="00CA0A5C"/>
    <w:rsid w:val="00CA1CB7"/>
    <w:rsid w:val="00CA1E8F"/>
    <w:rsid w:val="00CA1FB0"/>
    <w:rsid w:val="00CA2A57"/>
    <w:rsid w:val="00CA5187"/>
    <w:rsid w:val="00CA702D"/>
    <w:rsid w:val="00CB1097"/>
    <w:rsid w:val="00CB4C6B"/>
    <w:rsid w:val="00CB5EDF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205A"/>
    <w:rsid w:val="00CF453E"/>
    <w:rsid w:val="00D020A9"/>
    <w:rsid w:val="00D02BF3"/>
    <w:rsid w:val="00D02F5C"/>
    <w:rsid w:val="00D0609C"/>
    <w:rsid w:val="00D11EE4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001"/>
    <w:rsid w:val="00D42455"/>
    <w:rsid w:val="00D42D20"/>
    <w:rsid w:val="00D47321"/>
    <w:rsid w:val="00D50B0D"/>
    <w:rsid w:val="00D5284F"/>
    <w:rsid w:val="00D52C9D"/>
    <w:rsid w:val="00D53D48"/>
    <w:rsid w:val="00D553C9"/>
    <w:rsid w:val="00D55586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85A"/>
    <w:rsid w:val="00D72928"/>
    <w:rsid w:val="00D7423B"/>
    <w:rsid w:val="00D806CB"/>
    <w:rsid w:val="00D81610"/>
    <w:rsid w:val="00D85B36"/>
    <w:rsid w:val="00D85D29"/>
    <w:rsid w:val="00D864B9"/>
    <w:rsid w:val="00D87FF5"/>
    <w:rsid w:val="00D91658"/>
    <w:rsid w:val="00D94962"/>
    <w:rsid w:val="00D971AA"/>
    <w:rsid w:val="00D97F97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7FB6"/>
    <w:rsid w:val="00E0019F"/>
    <w:rsid w:val="00E00EA3"/>
    <w:rsid w:val="00E01445"/>
    <w:rsid w:val="00E12CA4"/>
    <w:rsid w:val="00E13B94"/>
    <w:rsid w:val="00E14646"/>
    <w:rsid w:val="00E15DFA"/>
    <w:rsid w:val="00E2099E"/>
    <w:rsid w:val="00E217A1"/>
    <w:rsid w:val="00E217A2"/>
    <w:rsid w:val="00E22291"/>
    <w:rsid w:val="00E24093"/>
    <w:rsid w:val="00E26529"/>
    <w:rsid w:val="00E26FB1"/>
    <w:rsid w:val="00E344C0"/>
    <w:rsid w:val="00E34A96"/>
    <w:rsid w:val="00E35A5F"/>
    <w:rsid w:val="00E35D89"/>
    <w:rsid w:val="00E370FC"/>
    <w:rsid w:val="00E3783D"/>
    <w:rsid w:val="00E435CF"/>
    <w:rsid w:val="00E46DA7"/>
    <w:rsid w:val="00E52B62"/>
    <w:rsid w:val="00E5351C"/>
    <w:rsid w:val="00E53F28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9680D"/>
    <w:rsid w:val="00EA2783"/>
    <w:rsid w:val="00EA39C3"/>
    <w:rsid w:val="00EA6D75"/>
    <w:rsid w:val="00EB143C"/>
    <w:rsid w:val="00EB2F10"/>
    <w:rsid w:val="00EB3410"/>
    <w:rsid w:val="00EC14F3"/>
    <w:rsid w:val="00EC1E0E"/>
    <w:rsid w:val="00EC2CF0"/>
    <w:rsid w:val="00EC4208"/>
    <w:rsid w:val="00EC653C"/>
    <w:rsid w:val="00EC79DD"/>
    <w:rsid w:val="00ED488E"/>
    <w:rsid w:val="00ED5E0C"/>
    <w:rsid w:val="00ED5E14"/>
    <w:rsid w:val="00EE11B4"/>
    <w:rsid w:val="00EE3B2E"/>
    <w:rsid w:val="00EE4CA2"/>
    <w:rsid w:val="00EF0413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3BA0"/>
    <w:rsid w:val="00F57202"/>
    <w:rsid w:val="00F6100A"/>
    <w:rsid w:val="00F664BB"/>
    <w:rsid w:val="00F67877"/>
    <w:rsid w:val="00F7048F"/>
    <w:rsid w:val="00F705C2"/>
    <w:rsid w:val="00F73A91"/>
    <w:rsid w:val="00F75948"/>
    <w:rsid w:val="00F76A51"/>
    <w:rsid w:val="00F83B11"/>
    <w:rsid w:val="00F84356"/>
    <w:rsid w:val="00F858E7"/>
    <w:rsid w:val="00F860C7"/>
    <w:rsid w:val="00F8778A"/>
    <w:rsid w:val="00F9126D"/>
    <w:rsid w:val="00F918F3"/>
    <w:rsid w:val="00F93E5B"/>
    <w:rsid w:val="00F96365"/>
    <w:rsid w:val="00FA11BB"/>
    <w:rsid w:val="00FA1772"/>
    <w:rsid w:val="00FA1B4F"/>
    <w:rsid w:val="00FA41AF"/>
    <w:rsid w:val="00FA4A8D"/>
    <w:rsid w:val="00FA65B9"/>
    <w:rsid w:val="00FA7355"/>
    <w:rsid w:val="00FB04BD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1F2C"/>
    <w:rsid w:val="00FE21FD"/>
    <w:rsid w:val="00FE2619"/>
    <w:rsid w:val="00FE2C50"/>
    <w:rsid w:val="00FE486A"/>
    <w:rsid w:val="00FE6463"/>
    <w:rsid w:val="00FE704B"/>
    <w:rsid w:val="00FF1D22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5</Pages>
  <Words>1030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15</cp:revision>
  <cp:lastPrinted>2023-03-29T20:53:00Z</cp:lastPrinted>
  <dcterms:created xsi:type="dcterms:W3CDTF">2024-09-18T16:30:00Z</dcterms:created>
  <dcterms:modified xsi:type="dcterms:W3CDTF">2024-10-14T15:44:00Z</dcterms:modified>
</cp:coreProperties>
</file>